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A31B86">
      <w:pPr>
        <w:jc w:val="center"/>
        <w:rPr>
          <w:rFonts w:ascii="Moderne" w:hAnsi="Moderne"/>
          <w:smallCaps/>
          <w:sz w:val="18"/>
        </w:rPr>
      </w:pPr>
      <w:r>
        <w:rPr>
          <w:rFonts w:ascii="Moderne" w:hAnsi="Moderne"/>
          <w:smallCaps/>
          <w:sz w:val="18"/>
        </w:rPr>
        <w:fldChar w:fldCharType="begin"/>
      </w:r>
      <w:r>
        <w:rPr>
          <w:rFonts w:ascii="Moderne" w:hAnsi="Moderne"/>
          <w:smallCaps/>
          <w:sz w:val="18"/>
        </w:rPr>
        <w:instrText xml:space="preserve"> DATE \@ "d MMMM yyyy" </w:instrText>
      </w:r>
      <w:r>
        <w:rPr>
          <w:rFonts w:ascii="Moderne" w:hAnsi="Moderne"/>
          <w:smallCaps/>
          <w:sz w:val="18"/>
        </w:rPr>
        <w:fldChar w:fldCharType="separate"/>
      </w:r>
      <w:r w:rsidR="001F43A6">
        <w:rPr>
          <w:rFonts w:ascii="Moderne" w:hAnsi="Moderne"/>
          <w:smallCaps/>
          <w:noProof/>
          <w:sz w:val="18"/>
        </w:rPr>
        <w:t>29 May 2020</w:t>
      </w:r>
      <w:r>
        <w:rPr>
          <w:rFonts w:ascii="Moderne" w:hAnsi="Moderne"/>
          <w:smallCaps/>
          <w:sz w:val="18"/>
        </w:rPr>
        <w:fldChar w:fldCharType="end"/>
      </w: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Pr="009177DE" w:rsidRDefault="00717A51" w:rsidP="00F02CED">
      <w:pPr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  <w:r w:rsidRPr="003411B1">
        <w:rPr>
          <w:rFonts w:ascii="Times New Roman" w:hAnsi="Times New Roman"/>
          <w:szCs w:val="24"/>
        </w:rPr>
        <w:t>LaSalle Immigration Court</w:t>
      </w:r>
      <w:r w:rsidRPr="003411B1">
        <w:rPr>
          <w:rFonts w:ascii="Times New Roman" w:hAnsi="Times New Roman"/>
          <w:szCs w:val="24"/>
        </w:rPr>
        <w:br/>
        <w:t>830 Pine Hill Road</w:t>
      </w:r>
      <w:r w:rsidRPr="003411B1">
        <w:rPr>
          <w:rFonts w:ascii="Times New Roman" w:hAnsi="Times New Roman"/>
          <w:szCs w:val="24"/>
        </w:rPr>
        <w:br/>
        <w:t>P.O. Box 2179</w:t>
      </w:r>
      <w:r w:rsidRPr="003411B1">
        <w:rPr>
          <w:rFonts w:ascii="Times New Roman" w:hAnsi="Times New Roman"/>
          <w:szCs w:val="24"/>
        </w:rPr>
        <w:br/>
        <w:t>Jena, LA, 71342</w:t>
      </w: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  <w:r w:rsidRPr="003411B1">
        <w:rPr>
          <w:rFonts w:ascii="Times New Roman" w:hAnsi="Times New Roman"/>
          <w:szCs w:val="24"/>
        </w:rPr>
        <w:t>via email: Lasalle.Immigration.Court@usdoj.gov</w:t>
      </w: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rPr>
          <w:rFonts w:ascii="Times New Roman" w:hAnsi="Times New Roman"/>
          <w:b/>
          <w:bCs/>
          <w:szCs w:val="24"/>
        </w:rPr>
      </w:pPr>
      <w:r w:rsidRPr="003411B1">
        <w:rPr>
          <w:rFonts w:ascii="Times New Roman" w:hAnsi="Times New Roman"/>
          <w:b/>
          <w:bCs/>
          <w:szCs w:val="24"/>
        </w:rPr>
        <w:t>Re:</w:t>
      </w:r>
      <w:r w:rsidRPr="003411B1">
        <w:rPr>
          <w:rFonts w:ascii="Times New Roman" w:hAnsi="Times New Roman"/>
          <w:b/>
          <w:bCs/>
          <w:szCs w:val="24"/>
        </w:rPr>
        <w:tab/>
        <w:t>Alien</w:t>
      </w:r>
      <w:r w:rsidRPr="003411B1">
        <w:rPr>
          <w:rFonts w:ascii="Times New Roman" w:hAnsi="Times New Roman"/>
          <w:b/>
          <w:bCs/>
          <w:szCs w:val="24"/>
        </w:rPr>
        <w:tab/>
      </w:r>
      <w:r w:rsidRPr="003411B1">
        <w:rPr>
          <w:rFonts w:ascii="Times New Roman" w:hAnsi="Times New Roman"/>
          <w:b/>
          <w:bCs/>
          <w:szCs w:val="24"/>
        </w:rPr>
        <w:tab/>
        <w:t>:          Karan Pal</w:t>
      </w:r>
    </w:p>
    <w:p w:rsidR="003411B1" w:rsidRPr="003411B1" w:rsidRDefault="003411B1" w:rsidP="003411B1">
      <w:pPr>
        <w:rPr>
          <w:rFonts w:ascii="Times New Roman" w:hAnsi="Times New Roman"/>
          <w:b/>
          <w:bCs/>
          <w:szCs w:val="24"/>
        </w:rPr>
      </w:pPr>
      <w:r w:rsidRPr="003411B1">
        <w:rPr>
          <w:rFonts w:ascii="Times New Roman" w:hAnsi="Times New Roman"/>
          <w:b/>
          <w:bCs/>
          <w:szCs w:val="24"/>
        </w:rPr>
        <w:tab/>
        <w:t>A Number</w:t>
      </w:r>
      <w:r w:rsidRPr="003411B1">
        <w:rPr>
          <w:rFonts w:ascii="Times New Roman" w:hAnsi="Times New Roman"/>
          <w:b/>
          <w:bCs/>
          <w:szCs w:val="24"/>
        </w:rPr>
        <w:tab/>
        <w:t>:</w:t>
      </w:r>
      <w:r w:rsidRPr="003411B1">
        <w:rPr>
          <w:rFonts w:ascii="Times New Roman" w:hAnsi="Times New Roman"/>
          <w:b/>
          <w:bCs/>
          <w:szCs w:val="24"/>
        </w:rPr>
        <w:tab/>
        <w:t xml:space="preserve">A-203 676 320 </w:t>
      </w: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</w:p>
    <w:p w:rsidR="003411B1" w:rsidRPr="003411B1" w:rsidRDefault="001F43A6" w:rsidP="003411B1">
      <w:pPr>
        <w:rPr>
          <w:rFonts w:ascii="Times New Roman" w:hAnsi="Times New Roman"/>
          <w:b/>
          <w:bCs/>
          <w:szCs w:val="24"/>
        </w:rPr>
      </w:pPr>
      <w:r w:rsidRPr="001F43A6">
        <w:rPr>
          <w:rFonts w:ascii="Times New Roman" w:hAnsi="Times New Roman"/>
          <w:b/>
          <w:bCs/>
          <w:szCs w:val="24"/>
        </w:rPr>
        <w:t>REQUEST FOR AUDIO COPY OF CREDIBLE FEAR REVIEW PROCEEDING</w:t>
      </w: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</w:p>
    <w:p w:rsidR="001F43A6" w:rsidRDefault="001F43A6" w:rsidP="003411B1">
      <w:pPr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  <w:r w:rsidRPr="003411B1">
        <w:rPr>
          <w:rFonts w:ascii="Times New Roman" w:hAnsi="Times New Roman"/>
          <w:szCs w:val="24"/>
        </w:rPr>
        <w:t>Dear Clerk of the Court/Records Custodian:</w:t>
      </w: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  <w:r w:rsidRPr="003411B1">
        <w:rPr>
          <w:rFonts w:ascii="Times New Roman" w:hAnsi="Times New Roman"/>
          <w:szCs w:val="24"/>
        </w:rPr>
        <w:t xml:space="preserve">Our office represents Karan Pal, regarding all pending immigration matters.  </w:t>
      </w: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  <w:r w:rsidRPr="003411B1">
        <w:rPr>
          <w:rFonts w:ascii="Times New Roman" w:hAnsi="Times New Roman"/>
          <w:szCs w:val="24"/>
        </w:rPr>
        <w:t xml:space="preserve">Please provide our office with a copy of all immigration court audio hearings for our client, Karan Pal, FILE A-203 676 320 </w:t>
      </w: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  <w:r w:rsidRPr="003411B1">
        <w:rPr>
          <w:rFonts w:ascii="Times New Roman" w:hAnsi="Times New Roman"/>
          <w:szCs w:val="24"/>
        </w:rPr>
        <w:t xml:space="preserve">Please contact me at 206 714 2514 (mobile) if the Court needs any further information. </w:t>
      </w:r>
      <w:r w:rsidR="001F43A6">
        <w:rPr>
          <w:rFonts w:ascii="Times New Roman" w:hAnsi="Times New Roman"/>
          <w:szCs w:val="24"/>
        </w:rPr>
        <w:t>Our mailing address is</w:t>
      </w:r>
      <w:r w:rsidRPr="003411B1">
        <w:rPr>
          <w:rFonts w:ascii="Times New Roman" w:hAnsi="Times New Roman"/>
          <w:szCs w:val="24"/>
        </w:rPr>
        <w:t xml:space="preserve"> : </w:t>
      </w:r>
    </w:p>
    <w:p w:rsidR="003411B1" w:rsidRPr="003411B1" w:rsidRDefault="003411B1" w:rsidP="003411B1">
      <w:pPr>
        <w:rPr>
          <w:rFonts w:ascii="Times New Roman" w:hAnsi="Times New Roman"/>
          <w:b/>
          <w:bCs/>
          <w:szCs w:val="24"/>
        </w:rPr>
      </w:pPr>
    </w:p>
    <w:p w:rsidR="003411B1" w:rsidRDefault="003411B1" w:rsidP="003411B1">
      <w:pPr>
        <w:jc w:val="center"/>
        <w:rPr>
          <w:rFonts w:ascii="Times New Roman" w:hAnsi="Times New Roman"/>
          <w:b/>
          <w:bCs/>
          <w:szCs w:val="24"/>
        </w:rPr>
      </w:pPr>
      <w:r w:rsidRPr="003411B1">
        <w:rPr>
          <w:rFonts w:ascii="Times New Roman" w:hAnsi="Times New Roman"/>
          <w:b/>
          <w:bCs/>
          <w:szCs w:val="24"/>
        </w:rPr>
        <w:t>Law Office Of William Frick</w:t>
      </w:r>
    </w:p>
    <w:p w:rsidR="003411B1" w:rsidRDefault="003411B1" w:rsidP="003411B1">
      <w:pPr>
        <w:jc w:val="center"/>
        <w:rPr>
          <w:rFonts w:ascii="Times New Roman" w:hAnsi="Times New Roman"/>
          <w:b/>
          <w:bCs/>
          <w:szCs w:val="24"/>
        </w:rPr>
      </w:pPr>
      <w:r w:rsidRPr="003411B1">
        <w:rPr>
          <w:rFonts w:ascii="Times New Roman" w:hAnsi="Times New Roman"/>
          <w:b/>
          <w:bCs/>
          <w:szCs w:val="24"/>
        </w:rPr>
        <w:t>P</w:t>
      </w:r>
      <w:r>
        <w:rPr>
          <w:rFonts w:ascii="Times New Roman" w:hAnsi="Times New Roman"/>
          <w:b/>
          <w:bCs/>
          <w:szCs w:val="24"/>
        </w:rPr>
        <w:t>.</w:t>
      </w:r>
      <w:r w:rsidRPr="003411B1">
        <w:rPr>
          <w:rFonts w:ascii="Times New Roman" w:hAnsi="Times New Roman"/>
          <w:b/>
          <w:bCs/>
          <w:szCs w:val="24"/>
        </w:rPr>
        <w:t>O</w:t>
      </w:r>
      <w:r>
        <w:rPr>
          <w:rFonts w:ascii="Times New Roman" w:hAnsi="Times New Roman"/>
          <w:b/>
          <w:bCs/>
          <w:szCs w:val="24"/>
        </w:rPr>
        <w:t>.</w:t>
      </w:r>
      <w:r w:rsidRPr="003411B1">
        <w:rPr>
          <w:rFonts w:ascii="Times New Roman" w:hAnsi="Times New Roman"/>
          <w:b/>
          <w:bCs/>
          <w:szCs w:val="24"/>
        </w:rPr>
        <w:t xml:space="preserve"> B</w:t>
      </w:r>
      <w:r>
        <w:rPr>
          <w:rFonts w:ascii="Times New Roman" w:hAnsi="Times New Roman"/>
          <w:b/>
          <w:bCs/>
          <w:szCs w:val="24"/>
        </w:rPr>
        <w:t>ox</w:t>
      </w:r>
      <w:r w:rsidRPr="003411B1">
        <w:rPr>
          <w:rFonts w:ascii="Times New Roman" w:hAnsi="Times New Roman"/>
          <w:b/>
          <w:bCs/>
          <w:szCs w:val="24"/>
        </w:rPr>
        <w:t xml:space="preserve"> 22106</w:t>
      </w:r>
    </w:p>
    <w:p w:rsidR="003411B1" w:rsidRPr="003411B1" w:rsidRDefault="003411B1" w:rsidP="003411B1">
      <w:pPr>
        <w:jc w:val="center"/>
        <w:rPr>
          <w:rFonts w:ascii="Times New Roman" w:hAnsi="Times New Roman"/>
          <w:b/>
          <w:bCs/>
          <w:szCs w:val="24"/>
        </w:rPr>
      </w:pPr>
      <w:r w:rsidRPr="003411B1">
        <w:rPr>
          <w:rFonts w:ascii="Times New Roman" w:hAnsi="Times New Roman"/>
          <w:b/>
          <w:bCs/>
          <w:szCs w:val="24"/>
        </w:rPr>
        <w:t>Seattle, Washington   98122</w:t>
      </w: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</w:p>
    <w:p w:rsidR="003411B1" w:rsidRPr="003411B1" w:rsidRDefault="001F43A6" w:rsidP="003411B1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assistance</w:t>
      </w:r>
      <w:r w:rsidR="003411B1" w:rsidRPr="003411B1">
        <w:rPr>
          <w:rFonts w:ascii="Times New Roman" w:hAnsi="Times New Roman"/>
          <w:szCs w:val="24"/>
        </w:rPr>
        <w:t>.</w:t>
      </w:r>
    </w:p>
    <w:p w:rsidR="003411B1" w:rsidRPr="003411B1" w:rsidRDefault="003411B1" w:rsidP="003411B1">
      <w:pPr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jc w:val="center"/>
        <w:rPr>
          <w:rFonts w:ascii="Times New Roman" w:hAnsi="Times New Roman"/>
          <w:szCs w:val="24"/>
        </w:rPr>
      </w:pPr>
      <w:r w:rsidRPr="003411B1">
        <w:rPr>
          <w:rFonts w:ascii="Times New Roman" w:hAnsi="Times New Roman"/>
          <w:szCs w:val="24"/>
        </w:rPr>
        <w:t>Sincerely,</w:t>
      </w:r>
    </w:p>
    <w:p w:rsidR="003411B1" w:rsidRPr="003411B1" w:rsidRDefault="003411B1" w:rsidP="003411B1">
      <w:pPr>
        <w:jc w:val="center"/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jc w:val="center"/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jc w:val="center"/>
        <w:rPr>
          <w:rFonts w:ascii="Times New Roman" w:hAnsi="Times New Roman"/>
          <w:szCs w:val="24"/>
        </w:rPr>
      </w:pPr>
    </w:p>
    <w:p w:rsidR="003411B1" w:rsidRPr="003411B1" w:rsidRDefault="003411B1" w:rsidP="003411B1">
      <w:pPr>
        <w:jc w:val="center"/>
        <w:rPr>
          <w:rFonts w:ascii="Times New Roman" w:hAnsi="Times New Roman"/>
          <w:szCs w:val="24"/>
        </w:rPr>
      </w:pPr>
      <w:r w:rsidRPr="003411B1">
        <w:rPr>
          <w:rFonts w:ascii="Times New Roman" w:hAnsi="Times New Roman"/>
          <w:szCs w:val="24"/>
        </w:rPr>
        <w:t>William Frick</w:t>
      </w:r>
    </w:p>
    <w:p w:rsidR="003411B1" w:rsidRPr="003411B1" w:rsidRDefault="003411B1" w:rsidP="003411B1">
      <w:pPr>
        <w:jc w:val="center"/>
        <w:rPr>
          <w:rFonts w:ascii="Times New Roman" w:hAnsi="Times New Roman"/>
          <w:szCs w:val="24"/>
        </w:rPr>
      </w:pPr>
    </w:p>
    <w:p w:rsidR="00717A51" w:rsidRPr="003411B1" w:rsidRDefault="003411B1" w:rsidP="00F02CE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Encl: EOIR 28</w:t>
      </w:r>
    </w:p>
    <w:sectPr w:rsidR="00717A51" w:rsidRPr="003411B1" w:rsidSect="00E76B4F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17B58" w:rsidRDefault="00D17B58">
      <w:r>
        <w:separator/>
      </w:r>
    </w:p>
  </w:endnote>
  <w:endnote w:type="continuationSeparator" w:id="0">
    <w:p w:rsidR="00D17B58" w:rsidRDefault="00D1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5A83" w:rsidRDefault="003411B1" w:rsidP="00146CB7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P.O. Box 22106</w:t>
    </w:r>
  </w:p>
  <w:p w:rsidR="00B95A83" w:rsidRDefault="00803B3F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Seattle</w:t>
    </w:r>
    <w:r w:rsidR="00B95A83">
      <w:rPr>
        <w:rFonts w:ascii="Garamond" w:hAnsi="Garamond"/>
        <w:b/>
        <w:i/>
        <w:sz w:val="18"/>
      </w:rPr>
      <w:t xml:space="preserve">, Washington  </w:t>
    </w:r>
    <w:r>
      <w:rPr>
        <w:rFonts w:ascii="Garamond" w:hAnsi="Garamond"/>
        <w:b/>
        <w:i/>
        <w:sz w:val="18"/>
      </w:rPr>
      <w:t>98</w:t>
    </w:r>
    <w:r w:rsidR="003411B1">
      <w:rPr>
        <w:rFonts w:ascii="Garamond" w:hAnsi="Garamond"/>
        <w:b/>
        <w:i/>
        <w:sz w:val="18"/>
      </w:rPr>
      <w:t>122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</w:t>
    </w:r>
    <w:r w:rsidR="00822D7B">
      <w:rPr>
        <w:rFonts w:ascii="Garamond" w:hAnsi="Garamond"/>
        <w:b/>
        <w:i/>
        <w:sz w:val="18"/>
      </w:rPr>
      <w:t>.714.2514</w:t>
    </w:r>
    <w:r>
      <w:rPr>
        <w:rFonts w:ascii="Garamond" w:hAnsi="Garamond"/>
        <w:b/>
        <w:i/>
        <w:sz w:val="18"/>
      </w:rPr>
      <w:t xml:space="preserve"> (voice)  206.770.7215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17B58" w:rsidRDefault="00D17B58">
      <w:r>
        <w:separator/>
      </w:r>
    </w:p>
  </w:footnote>
  <w:footnote w:type="continuationSeparator" w:id="0">
    <w:p w:rsidR="00D17B58" w:rsidRDefault="00D17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0"/>
  <w:printFractionalCharacterWidth/>
  <w:hideSpellingErrors/>
  <w:proofState w:spelling="clean" w:grammar="clean"/>
  <w:attachedTemplate r:id="rId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411B1"/>
    <w:rsid w:val="0002428B"/>
    <w:rsid w:val="0004775A"/>
    <w:rsid w:val="00146CB7"/>
    <w:rsid w:val="001536AB"/>
    <w:rsid w:val="00180A1B"/>
    <w:rsid w:val="001F43A6"/>
    <w:rsid w:val="002354F6"/>
    <w:rsid w:val="00294C96"/>
    <w:rsid w:val="00300D2C"/>
    <w:rsid w:val="00303285"/>
    <w:rsid w:val="00310AF3"/>
    <w:rsid w:val="003411B1"/>
    <w:rsid w:val="003536EE"/>
    <w:rsid w:val="00386102"/>
    <w:rsid w:val="003B272D"/>
    <w:rsid w:val="003E393C"/>
    <w:rsid w:val="00410394"/>
    <w:rsid w:val="00422666"/>
    <w:rsid w:val="0049475D"/>
    <w:rsid w:val="004D445F"/>
    <w:rsid w:val="004D67DD"/>
    <w:rsid w:val="004D6BA7"/>
    <w:rsid w:val="00545FA7"/>
    <w:rsid w:val="0058024A"/>
    <w:rsid w:val="005A5AAC"/>
    <w:rsid w:val="0061034C"/>
    <w:rsid w:val="00645F1F"/>
    <w:rsid w:val="00660762"/>
    <w:rsid w:val="006A5B53"/>
    <w:rsid w:val="006C0229"/>
    <w:rsid w:val="00702B1B"/>
    <w:rsid w:val="00717A51"/>
    <w:rsid w:val="007211A2"/>
    <w:rsid w:val="00803B3F"/>
    <w:rsid w:val="00822D7B"/>
    <w:rsid w:val="00894029"/>
    <w:rsid w:val="008A56E5"/>
    <w:rsid w:val="008B6DC3"/>
    <w:rsid w:val="008B73FE"/>
    <w:rsid w:val="008D6B55"/>
    <w:rsid w:val="009177DE"/>
    <w:rsid w:val="00A30D58"/>
    <w:rsid w:val="00A31B86"/>
    <w:rsid w:val="00B95A83"/>
    <w:rsid w:val="00BA11C9"/>
    <w:rsid w:val="00BA6AC8"/>
    <w:rsid w:val="00BB186D"/>
    <w:rsid w:val="00BB2981"/>
    <w:rsid w:val="00BB4350"/>
    <w:rsid w:val="00BD3578"/>
    <w:rsid w:val="00BD601F"/>
    <w:rsid w:val="00C32D14"/>
    <w:rsid w:val="00D025E3"/>
    <w:rsid w:val="00D17B58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43DF6"/>
    <w:rsid w:val="00E60A07"/>
    <w:rsid w:val="00E76B4F"/>
    <w:rsid w:val="00F02CED"/>
    <w:rsid w:val="00F41C2E"/>
    <w:rsid w:val="00F5742C"/>
    <w:rsid w:val="00FB69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91BDFD"/>
  <w15:docId w15:val="{25EA41B8-BCF8-CA4F-871D-F08492660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rsid w:val="003411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ender/Library/Group%20Containers/UBF8T346G9.Office/User%20Content.localized/Templates.localized/LOWF%20Second%20Av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4AE97-3551-FF44-8250-236969134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LOWF Second Ave.dotx</Template>
  <TotalTime>8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William Frick</cp:lastModifiedBy>
  <cp:revision>2</cp:revision>
  <cp:lastPrinted>2020-05-29T18:35:00Z</cp:lastPrinted>
  <dcterms:created xsi:type="dcterms:W3CDTF">2020-05-29T18:27:00Z</dcterms:created>
  <dcterms:modified xsi:type="dcterms:W3CDTF">2020-05-29T18:35:00Z</dcterms:modified>
</cp:coreProperties>
</file>